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7A8" w:rsidRPr="0016162D" w:rsidRDefault="007647A8" w:rsidP="00BD3557">
      <w:pPr>
        <w:autoSpaceDE w:val="0"/>
        <w:rPr>
          <w:rFonts w:ascii="Times New Roman" w:hAnsi="Times New Roman"/>
          <w:sz w:val="28"/>
          <w:szCs w:val="28"/>
          <w:lang w:val="ru-RU"/>
        </w:rPr>
      </w:pPr>
      <w:r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5pt;margin-top:0;width:33.75pt;height:43.5pt;z-index:251658240" filled="t">
            <v:fill color2="black"/>
            <v:imagedata r:id="rId5" o:title=""/>
            <w10:wrap type="square" side="right"/>
          </v:shape>
          <o:OLEObject Type="Embed" ProgID="Word.Picture.8" ShapeID="_x0000_s1026" DrawAspect="Content" ObjectID="_1556630198" r:id="rId6"/>
        </w:pic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</w:t>
      </w:r>
    </w:p>
    <w:p w:rsidR="007647A8" w:rsidRDefault="007647A8" w:rsidP="005D3D31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7647A8" w:rsidRPr="00FE53FE" w:rsidRDefault="007647A8" w:rsidP="005D3D31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E53FE">
        <w:rPr>
          <w:rFonts w:ascii="Times New Roman" w:hAnsi="Times New Roman"/>
          <w:b/>
          <w:bCs/>
          <w:sz w:val="28"/>
          <w:szCs w:val="28"/>
          <w:lang w:val="uk-UA"/>
        </w:rPr>
        <w:t>УКРАЇНА</w:t>
      </w:r>
    </w:p>
    <w:p w:rsidR="007647A8" w:rsidRPr="00FE53FE" w:rsidRDefault="007647A8" w:rsidP="005D3D31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E53FE">
        <w:rPr>
          <w:rFonts w:ascii="Times New Roman" w:hAnsi="Times New Roman"/>
          <w:b/>
          <w:bCs/>
          <w:sz w:val="28"/>
          <w:szCs w:val="28"/>
          <w:lang w:val="uk-UA"/>
        </w:rPr>
        <w:t>ОДЕСЬКА ОБЛАСТЬ</w:t>
      </w:r>
    </w:p>
    <w:p w:rsidR="007647A8" w:rsidRPr="00FE53FE" w:rsidRDefault="007647A8" w:rsidP="005D3D31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E53FE">
        <w:rPr>
          <w:rFonts w:ascii="Times New Roman" w:hAnsi="Times New Roman"/>
          <w:b/>
          <w:bCs/>
          <w:sz w:val="28"/>
          <w:szCs w:val="28"/>
          <w:lang w:val="uk-UA"/>
        </w:rPr>
        <w:t>АРЦИЗЬКИЙ РАЙОН</w:t>
      </w:r>
    </w:p>
    <w:p w:rsidR="007647A8" w:rsidRDefault="007647A8" w:rsidP="005D3D31">
      <w:pPr>
        <w:autoSpaceDE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E53FE">
        <w:rPr>
          <w:rFonts w:ascii="Times New Roman" w:hAnsi="Times New Roman"/>
          <w:b/>
          <w:bCs/>
          <w:sz w:val="28"/>
          <w:szCs w:val="28"/>
          <w:lang w:val="ru-RU"/>
        </w:rPr>
        <w:t xml:space="preserve">                                            </w:t>
      </w:r>
      <w:r w:rsidRPr="00FE53FE">
        <w:rPr>
          <w:rFonts w:ascii="Times New Roman" w:hAnsi="Times New Roman"/>
          <w:b/>
          <w:bCs/>
          <w:sz w:val="28"/>
          <w:szCs w:val="28"/>
          <w:lang w:val="uk-UA"/>
        </w:rPr>
        <w:t>АРЦИЗЬКА МІСЬКА РАДА</w:t>
      </w:r>
    </w:p>
    <w:p w:rsidR="007647A8" w:rsidRPr="00FE53FE" w:rsidRDefault="007647A8" w:rsidP="005D3D31">
      <w:pPr>
        <w:autoSpaceDE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7647A8" w:rsidRPr="00282F67" w:rsidRDefault="007647A8" w:rsidP="005D3D31">
      <w:pPr>
        <w:autoSpaceDE w:val="0"/>
        <w:spacing w:after="0" w:line="240" w:lineRule="auto"/>
        <w:jc w:val="both"/>
        <w:rPr>
          <w:rFonts w:ascii="Times New Roman" w:hAnsi="Times New Roman"/>
          <w:b/>
          <w:spacing w:val="-10"/>
          <w:sz w:val="28"/>
          <w:szCs w:val="28"/>
          <w:lang w:val="uk-UA"/>
        </w:rPr>
      </w:pPr>
      <w:r w:rsidRPr="00282F67">
        <w:rPr>
          <w:rFonts w:ascii="Times New Roman" w:hAnsi="Times New Roman"/>
          <w:b/>
          <w:spacing w:val="-10"/>
          <w:sz w:val="28"/>
          <w:szCs w:val="28"/>
          <w:lang w:val="ru-RU"/>
        </w:rPr>
        <w:t xml:space="preserve">                                                      </w:t>
      </w:r>
      <w:r w:rsidRPr="00282F67">
        <w:rPr>
          <w:rFonts w:ascii="Times New Roman" w:hAnsi="Times New Roman"/>
          <w:b/>
          <w:spacing w:val="-10"/>
          <w:sz w:val="28"/>
          <w:szCs w:val="28"/>
          <w:lang w:val="uk-UA"/>
        </w:rPr>
        <w:t xml:space="preserve">ВИКОНАВЧИЙ КОМІТЕТ    </w:t>
      </w:r>
    </w:p>
    <w:p w:rsidR="007647A8" w:rsidRPr="00FE53FE" w:rsidRDefault="007647A8" w:rsidP="005D3D31">
      <w:pPr>
        <w:autoSpaceDE w:val="0"/>
        <w:spacing w:after="0" w:line="240" w:lineRule="auto"/>
        <w:jc w:val="both"/>
        <w:rPr>
          <w:rFonts w:ascii="Times New Roman" w:hAnsi="Times New Roman"/>
          <w:spacing w:val="-10"/>
          <w:sz w:val="28"/>
          <w:szCs w:val="28"/>
          <w:lang w:val="uk-UA"/>
        </w:rPr>
      </w:pPr>
      <w:r w:rsidRPr="00FE53FE">
        <w:rPr>
          <w:rFonts w:ascii="Times New Roman" w:hAnsi="Times New Roman"/>
          <w:spacing w:val="-10"/>
          <w:sz w:val="28"/>
          <w:szCs w:val="28"/>
          <w:lang w:val="uk-UA"/>
        </w:rPr>
        <w:t xml:space="preserve">                                                                   </w:t>
      </w:r>
    </w:p>
    <w:p w:rsidR="007647A8" w:rsidRDefault="007647A8" w:rsidP="005D3D31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pacing w:val="-10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pacing w:val="-10"/>
          <w:sz w:val="28"/>
          <w:szCs w:val="28"/>
          <w:lang w:val="uk-UA"/>
        </w:rPr>
        <w:t xml:space="preserve">  </w:t>
      </w:r>
      <w:r w:rsidRPr="00FE53FE">
        <w:rPr>
          <w:rFonts w:ascii="Times New Roman" w:hAnsi="Times New Roman"/>
          <w:b/>
          <w:bCs/>
          <w:spacing w:val="-10"/>
          <w:sz w:val="28"/>
          <w:szCs w:val="28"/>
          <w:lang w:val="uk-UA"/>
        </w:rPr>
        <w:t>Р І Ш Е Н Н Я</w:t>
      </w:r>
    </w:p>
    <w:p w:rsidR="007647A8" w:rsidRPr="00FE53FE" w:rsidRDefault="007647A8" w:rsidP="005D3D31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pacing w:val="-10"/>
          <w:sz w:val="28"/>
          <w:szCs w:val="28"/>
          <w:lang w:val="uk-UA"/>
        </w:rPr>
      </w:pPr>
    </w:p>
    <w:p w:rsidR="007647A8" w:rsidRPr="00FE53FE" w:rsidRDefault="007647A8" w:rsidP="005D3D31">
      <w:pPr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E53F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Pr="00135EBF">
        <w:rPr>
          <w:rFonts w:ascii="Times New Roman" w:hAnsi="Times New Roman"/>
          <w:b/>
          <w:sz w:val="28"/>
          <w:szCs w:val="28"/>
          <w:lang w:val="uk-UA"/>
        </w:rPr>
        <w:t>затвердження протоколу №</w:t>
      </w:r>
      <w:r>
        <w:rPr>
          <w:rFonts w:ascii="Times New Roman" w:hAnsi="Times New Roman"/>
          <w:b/>
          <w:sz w:val="28"/>
          <w:szCs w:val="28"/>
          <w:lang w:val="uk-UA"/>
        </w:rPr>
        <w:t>3 від 15.05.2017 р. засідання громадськ</w:t>
      </w:r>
      <w:r w:rsidRPr="00135EBF">
        <w:rPr>
          <w:rFonts w:ascii="Times New Roman" w:hAnsi="Times New Roman"/>
          <w:b/>
          <w:sz w:val="28"/>
          <w:szCs w:val="28"/>
          <w:lang w:val="uk-UA"/>
        </w:rPr>
        <w:t>ої комісії з житлових питань</w:t>
      </w:r>
    </w:p>
    <w:p w:rsidR="007647A8" w:rsidRPr="00FE53FE" w:rsidRDefault="007647A8" w:rsidP="005D3D31">
      <w:pPr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647A8" w:rsidRPr="00FE53FE" w:rsidRDefault="007647A8" w:rsidP="005D3D31">
      <w:pPr>
        <w:autoSpaceDE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FE53FE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7647A8" w:rsidRPr="00D6380A" w:rsidRDefault="007647A8" w:rsidP="005D3D3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6380A">
        <w:rPr>
          <w:rFonts w:ascii="Times New Roman" w:hAnsi="Times New Roman"/>
          <w:sz w:val="28"/>
          <w:szCs w:val="28"/>
          <w:lang w:val="uk-UA"/>
        </w:rPr>
        <w:t xml:space="preserve">         Керуючись ст. 30 Закону України «Про місцеве самоврядування в Україні», ст. ст. 15, 34, 39, </w:t>
      </w:r>
      <w:r>
        <w:rPr>
          <w:rFonts w:ascii="Times New Roman" w:hAnsi="Times New Roman"/>
          <w:sz w:val="28"/>
          <w:szCs w:val="28"/>
          <w:lang w:val="uk-UA"/>
        </w:rPr>
        <w:t>40,</w:t>
      </w:r>
      <w:r w:rsidRPr="00D6380A">
        <w:rPr>
          <w:rFonts w:ascii="Times New Roman" w:hAnsi="Times New Roman"/>
          <w:sz w:val="28"/>
          <w:szCs w:val="28"/>
          <w:lang w:val="uk-UA"/>
        </w:rPr>
        <w:t>51 Житлового кодексу України та розглянувши протокол №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D6380A">
        <w:rPr>
          <w:rFonts w:ascii="Times New Roman" w:hAnsi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/>
          <w:sz w:val="28"/>
          <w:szCs w:val="28"/>
          <w:lang w:val="uk-UA"/>
        </w:rPr>
        <w:t>15.05.</w:t>
      </w:r>
      <w:r w:rsidRPr="00D6380A">
        <w:rPr>
          <w:rFonts w:ascii="Times New Roman" w:hAnsi="Times New Roman"/>
          <w:sz w:val="28"/>
          <w:szCs w:val="28"/>
          <w:lang w:val="uk-UA"/>
        </w:rPr>
        <w:t>201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D6380A">
        <w:rPr>
          <w:rFonts w:ascii="Times New Roman" w:hAnsi="Times New Roman"/>
          <w:sz w:val="28"/>
          <w:szCs w:val="28"/>
          <w:lang w:val="uk-UA"/>
        </w:rPr>
        <w:t xml:space="preserve"> р. засідання громадської комісії з житлових питань при виконавчому комітеті Арцизької міської ради, виконавчий комітет Арцизької міської ради</w:t>
      </w:r>
    </w:p>
    <w:p w:rsidR="007647A8" w:rsidRPr="00FE53FE" w:rsidRDefault="007647A8" w:rsidP="005D3D31">
      <w:pPr>
        <w:autoSpaceDE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647A8" w:rsidRPr="00FE53FE" w:rsidRDefault="007647A8" w:rsidP="005D3D31">
      <w:pPr>
        <w:autoSpaceDE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FE53FE">
        <w:rPr>
          <w:rFonts w:ascii="Times New Roman" w:hAnsi="Times New Roman"/>
          <w:sz w:val="28"/>
          <w:szCs w:val="28"/>
          <w:lang w:val="uk-UA"/>
        </w:rPr>
        <w:t xml:space="preserve">ВИРІШИВ:  </w:t>
      </w:r>
    </w:p>
    <w:p w:rsidR="007647A8" w:rsidRPr="00FE53FE" w:rsidRDefault="007647A8" w:rsidP="005D3D31">
      <w:pPr>
        <w:autoSpaceDE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FE53F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647A8" w:rsidRDefault="007647A8" w:rsidP="005D3D31">
      <w:pPr>
        <w:pStyle w:val="ListParagraph"/>
        <w:numPr>
          <w:ilvl w:val="0"/>
          <w:numId w:val="4"/>
        </w:numPr>
        <w:autoSpaceDE w:val="0"/>
        <w:ind w:left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протокол №3 від 15.05.2017 року </w:t>
      </w:r>
      <w:r w:rsidRPr="00135EBF">
        <w:rPr>
          <w:sz w:val="28"/>
          <w:szCs w:val="28"/>
          <w:lang w:val="uk-UA"/>
        </w:rPr>
        <w:t>засідання</w:t>
      </w:r>
      <w:r>
        <w:rPr>
          <w:b/>
          <w:sz w:val="28"/>
          <w:szCs w:val="28"/>
          <w:lang w:val="uk-UA"/>
        </w:rPr>
        <w:t xml:space="preserve"> </w:t>
      </w:r>
      <w:r w:rsidRPr="00135EBF">
        <w:rPr>
          <w:sz w:val="28"/>
          <w:szCs w:val="28"/>
          <w:lang w:val="uk-UA"/>
        </w:rPr>
        <w:t>громадської комісії з житлових питань</w:t>
      </w:r>
      <w:r>
        <w:rPr>
          <w:sz w:val="28"/>
          <w:szCs w:val="28"/>
          <w:lang w:val="uk-UA"/>
        </w:rPr>
        <w:t xml:space="preserve"> при виконкомі Арцизької  міської ради (додається)</w:t>
      </w:r>
      <w:r w:rsidRPr="00FE53FE">
        <w:rPr>
          <w:sz w:val="28"/>
          <w:szCs w:val="28"/>
          <w:lang w:val="uk-UA"/>
        </w:rPr>
        <w:t xml:space="preserve">. </w:t>
      </w:r>
    </w:p>
    <w:p w:rsidR="007647A8" w:rsidRPr="00282F67" w:rsidRDefault="007647A8" w:rsidP="005D3D31">
      <w:pPr>
        <w:autoSpaceDE w:val="0"/>
        <w:ind w:left="360"/>
        <w:rPr>
          <w:sz w:val="28"/>
          <w:szCs w:val="28"/>
          <w:lang w:val="uk-UA"/>
        </w:rPr>
      </w:pPr>
    </w:p>
    <w:p w:rsidR="007647A8" w:rsidRDefault="007647A8" w:rsidP="005D3D31">
      <w:pPr>
        <w:numPr>
          <w:ilvl w:val="0"/>
          <w:numId w:val="4"/>
        </w:numPr>
        <w:suppressAutoHyphens/>
        <w:autoSpaceDE w:val="0"/>
        <w:spacing w:after="0" w:line="240" w:lineRule="auto"/>
        <w:ind w:left="567"/>
        <w:rPr>
          <w:rFonts w:ascii="Times New Roman" w:hAnsi="Times New Roman"/>
          <w:sz w:val="28"/>
          <w:szCs w:val="28"/>
          <w:lang w:val="uk-UA"/>
        </w:rPr>
      </w:pPr>
      <w:r w:rsidRPr="00FE53FE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даного рішення покласти на заступника міського голови  </w:t>
      </w:r>
      <w:r>
        <w:rPr>
          <w:rFonts w:ascii="Times New Roman" w:hAnsi="Times New Roman"/>
          <w:sz w:val="28"/>
          <w:szCs w:val="28"/>
          <w:lang w:val="uk-UA"/>
        </w:rPr>
        <w:t>Макарову Т.В</w:t>
      </w:r>
      <w:r w:rsidRPr="00FE53FE">
        <w:rPr>
          <w:rFonts w:ascii="Times New Roman" w:hAnsi="Times New Roman"/>
          <w:sz w:val="28"/>
          <w:szCs w:val="28"/>
          <w:lang w:val="uk-UA"/>
        </w:rPr>
        <w:t xml:space="preserve">.    </w:t>
      </w:r>
    </w:p>
    <w:p w:rsidR="007647A8" w:rsidRDefault="007647A8" w:rsidP="005D3D31">
      <w:pPr>
        <w:pStyle w:val="ListParagraph"/>
        <w:rPr>
          <w:sz w:val="28"/>
          <w:szCs w:val="28"/>
          <w:lang w:val="uk-UA"/>
        </w:rPr>
      </w:pPr>
    </w:p>
    <w:p w:rsidR="007647A8" w:rsidRDefault="007647A8" w:rsidP="005D3D31">
      <w:pPr>
        <w:suppressAutoHyphens/>
        <w:autoSpaceDE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647A8" w:rsidRDefault="007647A8" w:rsidP="005D3D31">
      <w:pPr>
        <w:pStyle w:val="ListParagraph"/>
        <w:rPr>
          <w:sz w:val="28"/>
          <w:szCs w:val="28"/>
          <w:lang w:val="uk-UA"/>
        </w:rPr>
      </w:pPr>
    </w:p>
    <w:p w:rsidR="007647A8" w:rsidRPr="00FE53FE" w:rsidRDefault="007647A8" w:rsidP="005D3D31">
      <w:pPr>
        <w:autoSpaceDE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Міський голова</w:t>
      </w:r>
      <w:r w:rsidRPr="00FE53FE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В.М.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Міхов</w:t>
      </w:r>
    </w:p>
    <w:p w:rsidR="007647A8" w:rsidRDefault="007647A8" w:rsidP="005D3D31">
      <w:pPr>
        <w:autoSpaceDE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:rsidR="007647A8" w:rsidRPr="003E44CC" w:rsidRDefault="007647A8" w:rsidP="005D3D31">
      <w:pPr>
        <w:autoSpaceDE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FE53FE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 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18 травня 2017 року</w:t>
      </w:r>
      <w:r w:rsidRPr="003E44CC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                 </w:t>
      </w:r>
    </w:p>
    <w:p w:rsidR="007647A8" w:rsidRPr="00B819EF" w:rsidRDefault="007647A8" w:rsidP="00BC60FE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 </w:t>
      </w:r>
      <w:r w:rsidRPr="003E44CC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№</w:t>
      </w: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64</w:t>
      </w:r>
    </w:p>
    <w:p w:rsidR="007647A8" w:rsidRPr="00B819EF" w:rsidRDefault="007647A8" w:rsidP="005D3D31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7647A8" w:rsidRPr="00B819EF" w:rsidRDefault="007647A8" w:rsidP="005D3D31">
      <w:pPr>
        <w:autoSpaceDE w:val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sectPr w:rsidR="007647A8" w:rsidRPr="00B819EF" w:rsidSect="002E46E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D6FC7"/>
    <w:multiLevelType w:val="hybridMultilevel"/>
    <w:tmpl w:val="FB38430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623817"/>
    <w:multiLevelType w:val="hybridMultilevel"/>
    <w:tmpl w:val="FB38430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2D4BB2"/>
    <w:multiLevelType w:val="hybridMultilevel"/>
    <w:tmpl w:val="DCCE5D00"/>
    <w:lvl w:ilvl="0" w:tplc="5778FC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1458DF54">
      <w:start w:val="3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E42476F"/>
    <w:multiLevelType w:val="hybridMultilevel"/>
    <w:tmpl w:val="FB38430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53FE"/>
    <w:rsid w:val="00067A81"/>
    <w:rsid w:val="00096CC7"/>
    <w:rsid w:val="000A4CB5"/>
    <w:rsid w:val="000C20A6"/>
    <w:rsid w:val="00135EBF"/>
    <w:rsid w:val="0016162D"/>
    <w:rsid w:val="001D5CD1"/>
    <w:rsid w:val="00221905"/>
    <w:rsid w:val="00244C94"/>
    <w:rsid w:val="00282F67"/>
    <w:rsid w:val="00285F0A"/>
    <w:rsid w:val="002E46E9"/>
    <w:rsid w:val="002F3FCB"/>
    <w:rsid w:val="003E44CC"/>
    <w:rsid w:val="003F0FF6"/>
    <w:rsid w:val="00441D19"/>
    <w:rsid w:val="00525BA9"/>
    <w:rsid w:val="00533021"/>
    <w:rsid w:val="005618A4"/>
    <w:rsid w:val="005742C1"/>
    <w:rsid w:val="005A4AB3"/>
    <w:rsid w:val="005D3D31"/>
    <w:rsid w:val="006126CD"/>
    <w:rsid w:val="0066359B"/>
    <w:rsid w:val="007647A8"/>
    <w:rsid w:val="00765D49"/>
    <w:rsid w:val="00770D16"/>
    <w:rsid w:val="008B0A09"/>
    <w:rsid w:val="009132CA"/>
    <w:rsid w:val="00936C87"/>
    <w:rsid w:val="009E125D"/>
    <w:rsid w:val="00A04C06"/>
    <w:rsid w:val="00A60018"/>
    <w:rsid w:val="00A63C65"/>
    <w:rsid w:val="00A73CE1"/>
    <w:rsid w:val="00AF151F"/>
    <w:rsid w:val="00B56930"/>
    <w:rsid w:val="00B819EF"/>
    <w:rsid w:val="00B87609"/>
    <w:rsid w:val="00BC60FE"/>
    <w:rsid w:val="00BD3557"/>
    <w:rsid w:val="00CD7A02"/>
    <w:rsid w:val="00CE2E2E"/>
    <w:rsid w:val="00D3115D"/>
    <w:rsid w:val="00D6380A"/>
    <w:rsid w:val="00D96855"/>
    <w:rsid w:val="00DD199B"/>
    <w:rsid w:val="00E005F2"/>
    <w:rsid w:val="00F845B2"/>
    <w:rsid w:val="00FE303F"/>
    <w:rsid w:val="00FE53FE"/>
    <w:rsid w:val="00FE6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6E9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E53FE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1</Pages>
  <Words>168</Words>
  <Characters>962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8</cp:revision>
  <cp:lastPrinted>2017-05-18T13:30:00Z</cp:lastPrinted>
  <dcterms:created xsi:type="dcterms:W3CDTF">2016-12-19T14:28:00Z</dcterms:created>
  <dcterms:modified xsi:type="dcterms:W3CDTF">2017-05-18T13:30:00Z</dcterms:modified>
</cp:coreProperties>
</file>